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B26AE8" w:rsidP="006B4D49">
      <w:pPr>
        <w:jc w:val="center"/>
        <w:rPr>
          <w:b/>
          <w:bCs/>
          <w:shadow/>
          <w:sz w:val="40"/>
          <w:szCs w:val="40"/>
          <w:rtl/>
        </w:rPr>
      </w:pPr>
      <w:r w:rsidRPr="00B26AE8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6F3843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أحمد</w:t>
            </w:r>
            <w:r w:rsidR="00430560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هاني عبد الرحيم الدلو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430560" w:rsidRDefault="006F3843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6F3843">
              <w:rPr>
                <w:rFonts w:cs="Simplified Arabic"/>
                <w:sz w:val="28"/>
                <w:szCs w:val="28"/>
                <w:lang w:eastAsia="en-US"/>
              </w:rPr>
              <w:t xml:space="preserve">Ahmad </w:t>
            </w:r>
            <w:r w:rsidR="00430560" w:rsidRPr="00430560">
              <w:rPr>
                <w:rFonts w:cs="Simplified Arabic"/>
                <w:sz w:val="28"/>
                <w:szCs w:val="28"/>
                <w:lang w:eastAsia="en-US"/>
              </w:rPr>
              <w:t>Hani Abdel Rahim A</w:t>
            </w:r>
            <w:r w:rsidR="00430560"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6F3843" w:rsidP="006F3843">
            <w:pPr>
              <w:jc w:val="center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25</w:t>
            </w:r>
            <w:r w:rsidR="00265F9D">
              <w:rPr>
                <w:rFonts w:cs="Simplified Arabic" w:hint="cs"/>
                <w:sz w:val="28"/>
                <w:szCs w:val="28"/>
                <w:rtl/>
                <w:lang w:eastAsia="en-US"/>
              </w:rPr>
              <w:t>/1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</w:t>
            </w:r>
            <w:r w:rsidR="00265F9D">
              <w:rPr>
                <w:rFonts w:cs="Simplified Arabic" w:hint="cs"/>
                <w:sz w:val="28"/>
                <w:szCs w:val="28"/>
                <w:rtl/>
                <w:lang w:eastAsia="en-US"/>
              </w:rPr>
              <w:t>/201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0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6F3843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6F3843">
              <w:rPr>
                <w:rFonts w:cs="Simplified Arabic"/>
                <w:sz w:val="28"/>
                <w:szCs w:val="28"/>
              </w:rPr>
              <w:t>Dair Al Balah</w:t>
            </w:r>
            <w:r w:rsidRPr="006F3843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6F3843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دير البلح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430560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6/1/2016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6F3843" w:rsidP="006F384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6F3843">
              <w:rPr>
                <w:rFonts w:cs="Simplified Arabic"/>
                <w:sz w:val="28"/>
                <w:szCs w:val="28"/>
                <w:lang w:eastAsia="en-US"/>
              </w:rPr>
              <w:t xml:space="preserve">Iman Arafat </w:t>
            </w:r>
            <w:r w:rsidR="00430560"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 w:rsidR="00430560"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6F3843" w:rsidP="00983957">
            <w:pPr>
              <w:jc w:val="lowKashida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عرفات الدلو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6F3843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6F3843">
              <w:rPr>
                <w:rFonts w:cs="Simplified Arabic"/>
                <w:sz w:val="28"/>
                <w:szCs w:val="28"/>
                <w:lang w:eastAsia="en-US"/>
              </w:rPr>
              <w:t xml:space="preserve">Iman Arafat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6F3843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عرفات الدلو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430560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30560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EL-Nafeq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430560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 - النفق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6F3843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430560" w:rsidRPr="0009098A" w:rsidRDefault="00265F9D" w:rsidP="00265F9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First</w:t>
            </w:r>
            <w:r w:rsidR="00430560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30560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  <w:p w:rsidR="003A2552" w:rsidRPr="0009098A" w:rsidRDefault="003A2552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265F9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أول</w:t>
            </w:r>
            <w:r w:rsidR="00430560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اتبدائي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2AC" w:rsidRDefault="00D172AC">
      <w:r>
        <w:separator/>
      </w:r>
    </w:p>
  </w:endnote>
  <w:endnote w:type="continuationSeparator" w:id="1">
    <w:p w:rsidR="00D172AC" w:rsidRDefault="00D17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B26AE8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2AC" w:rsidRDefault="00D172AC">
      <w:r>
        <w:separator/>
      </w:r>
    </w:p>
  </w:footnote>
  <w:footnote w:type="continuationSeparator" w:id="1">
    <w:p w:rsidR="00D172AC" w:rsidRDefault="00D17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B26AE8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65F9D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B1E33"/>
    <w:rsid w:val="003E564E"/>
    <w:rsid w:val="003E7761"/>
    <w:rsid w:val="0041379C"/>
    <w:rsid w:val="00420806"/>
    <w:rsid w:val="00421281"/>
    <w:rsid w:val="00430560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3843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6AE8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D7169"/>
    <w:rsid w:val="00CE1515"/>
    <w:rsid w:val="00D074F7"/>
    <w:rsid w:val="00D172AC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391E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4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1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314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199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7156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1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19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75509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783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62365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1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2016-08-28T06:25:00Z</dcterms:created>
  <dcterms:modified xsi:type="dcterms:W3CDTF">2016-08-28T06:25:00Z</dcterms:modified>
</cp:coreProperties>
</file>